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2834"/>
        <w:gridCol w:w="1417"/>
        <w:gridCol w:w="284"/>
      </w:tblGrid>
      <w:tr w:rsidR="002F0CED" w14:paraId="4EDE9692" w14:textId="77777777" w:rsidTr="002F0CED">
        <w:tc>
          <w:tcPr>
            <w:tcW w:w="506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80A5142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Bieter</w:t>
            </w:r>
          </w:p>
        </w:tc>
        <w:tc>
          <w:tcPr>
            <w:tcW w:w="28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EDC23B3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Vergabenummer</w:t>
            </w:r>
          </w:p>
        </w:tc>
        <w:tc>
          <w:tcPr>
            <w:tcW w:w="14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251E1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71C2C5C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2F0CED" w14:paraId="529E48E2" w14:textId="77777777" w:rsidTr="002F0CED">
        <w:tc>
          <w:tcPr>
            <w:tcW w:w="50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32E03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49142A" w14:textId="347933F6" w:rsidR="002F0CED" w:rsidRDefault="002F0CED" w:rsidP="00B63786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LKOS </w:t>
            </w:r>
            <w:r w:rsidR="00F159AF">
              <w:rPr>
                <w:rFonts w:cs="Arial"/>
                <w:color w:val="0000FF"/>
                <w:szCs w:val="20"/>
              </w:rPr>
              <w:t>2026 - 06</w:t>
            </w:r>
            <w:r w:rsidR="002652BD">
              <w:rPr>
                <w:rFonts w:cs="Arial"/>
                <w:color w:val="0000FF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75864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726B297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2F0CED" w14:paraId="4FA05503" w14:textId="77777777" w:rsidTr="002F0CED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D5EF3E0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EBE8FD2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2F0CED" w14:paraId="5BB5C83B" w14:textId="77777777" w:rsidTr="002F0CED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4EA393E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Kreishaus Osnabrück / Umfassende Gebäudesanierung und Modernisierung (1. BA)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38A2E19B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2F0CED" w14:paraId="4DF8B936" w14:textId="77777777" w:rsidTr="002F0CED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7CF5FDD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99D98B9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2F0CED" w14:paraId="149C0294" w14:textId="77777777" w:rsidTr="002F0CED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9E63BCF" w14:textId="1DBA3727" w:rsidR="002F0CED" w:rsidRDefault="002652B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Fliesenarbeiten</w:t>
            </w:r>
            <w:bookmarkStart w:id="0" w:name="_GoBack"/>
            <w:bookmarkEnd w:id="0"/>
            <w:r>
              <w:rPr>
                <w:rFonts w:cs="Arial"/>
                <w:color w:val="0000FF"/>
                <w:szCs w:val="20"/>
              </w:rPr>
              <w:t xml:space="preserve"> (VE 1.330</w:t>
            </w:r>
            <w:r w:rsidR="003D317A" w:rsidRPr="003D317A">
              <w:rPr>
                <w:rFonts w:cs="Arial"/>
                <w:color w:val="0000FF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0916351" w14:textId="77777777" w:rsidR="002F0CED" w:rsidRDefault="002F0CED">
            <w:pPr>
              <w:keepNext/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2419DDA9" w14:textId="77777777" w:rsidR="00D06007" w:rsidRDefault="00D06007" w:rsidP="00046C8E"/>
    <w:p w14:paraId="644DA801" w14:textId="77777777" w:rsidR="00363229" w:rsidRDefault="00363229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D4207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380944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A1D13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E07794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AEF8E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371813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0DFB1591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652B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652B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652BD"/>
    <w:rsid w:val="002748DF"/>
    <w:rsid w:val="002C0F7B"/>
    <w:rsid w:val="002C403D"/>
    <w:rsid w:val="002C55D1"/>
    <w:rsid w:val="002E4302"/>
    <w:rsid w:val="002F0CED"/>
    <w:rsid w:val="002F4952"/>
    <w:rsid w:val="0032077E"/>
    <w:rsid w:val="00327698"/>
    <w:rsid w:val="00344C82"/>
    <w:rsid w:val="003552CC"/>
    <w:rsid w:val="00355C7F"/>
    <w:rsid w:val="00363229"/>
    <w:rsid w:val="00375050"/>
    <w:rsid w:val="003845F5"/>
    <w:rsid w:val="00395FEC"/>
    <w:rsid w:val="003A36E9"/>
    <w:rsid w:val="003C79EA"/>
    <w:rsid w:val="003D317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28B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A338D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63786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5163B"/>
    <w:rsid w:val="00C65F19"/>
    <w:rsid w:val="00C764C5"/>
    <w:rsid w:val="00C96E57"/>
    <w:rsid w:val="00CC1656"/>
    <w:rsid w:val="00CD54C7"/>
    <w:rsid w:val="00CF2882"/>
    <w:rsid w:val="00CF64C4"/>
    <w:rsid w:val="00D05C74"/>
    <w:rsid w:val="00D06007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159AF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Mithöfer, Kristof</cp:lastModifiedBy>
  <cp:revision>11</cp:revision>
  <cp:lastPrinted>2010-03-03T17:05:00Z</cp:lastPrinted>
  <dcterms:created xsi:type="dcterms:W3CDTF">2025-02-25T10:21:00Z</dcterms:created>
  <dcterms:modified xsi:type="dcterms:W3CDTF">2026-04-12T08:54:00Z</dcterms:modified>
</cp:coreProperties>
</file>